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370" w:rsidRDefault="00217370" w:rsidP="002173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Griffin SONDFORD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17370" w:rsidRDefault="00217370" w:rsidP="002173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370" w:rsidRDefault="00217370" w:rsidP="002173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370" w:rsidRDefault="00217370" w:rsidP="002173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Prees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Shropshire,</w:t>
      </w:r>
    </w:p>
    <w:p w:rsidR="00217370" w:rsidRDefault="00217370" w:rsidP="002173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Gilbert Talbot(q.v.) in Shropshire and the</w:t>
      </w:r>
    </w:p>
    <w:p w:rsidR="00217370" w:rsidRDefault="00217370" w:rsidP="002173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217370" w:rsidRDefault="00217370" w:rsidP="002173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21-318)</w:t>
      </w:r>
    </w:p>
    <w:p w:rsidR="00217370" w:rsidRDefault="00217370" w:rsidP="002173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370" w:rsidRDefault="00217370" w:rsidP="002173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370" w:rsidRPr="008034F6" w:rsidRDefault="00217370" w:rsidP="002173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p w:rsidR="006B2F86" w:rsidRPr="00217370" w:rsidRDefault="0021737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173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370" w:rsidRDefault="00217370" w:rsidP="00E71FC3">
      <w:pPr>
        <w:spacing w:after="0" w:line="240" w:lineRule="auto"/>
      </w:pPr>
      <w:r>
        <w:separator/>
      </w:r>
    </w:p>
  </w:endnote>
  <w:endnote w:type="continuationSeparator" w:id="0">
    <w:p w:rsidR="00217370" w:rsidRDefault="002173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370" w:rsidRDefault="00217370" w:rsidP="00E71FC3">
      <w:pPr>
        <w:spacing w:after="0" w:line="240" w:lineRule="auto"/>
      </w:pPr>
      <w:r>
        <w:separator/>
      </w:r>
    </w:p>
  </w:footnote>
  <w:footnote w:type="continuationSeparator" w:id="0">
    <w:p w:rsidR="00217370" w:rsidRDefault="002173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70"/>
    <w:rsid w:val="0021737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FE857"/>
  <w15:chartTrackingRefBased/>
  <w15:docId w15:val="{AAA8D443-EB7D-447D-846D-31A409C0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2016-03-26T21:52:00Z</dcterms:created>
  <dcterms:modified xsi:type="dcterms:W3CDTF">2016-03-26T21:53:00Z</dcterms:modified>
</cp:coreProperties>
</file>